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592" w14:textId="6CBEECA5" w:rsidR="00515293" w:rsidRPr="00AC7DB5" w:rsidRDefault="00515293" w:rsidP="006A0DC3">
      <w:pPr>
        <w:pStyle w:val="Kop2"/>
        <w:ind w:left="0" w:firstLine="0"/>
        <w:rPr>
          <w:lang w:val="nl-NL"/>
        </w:rPr>
      </w:pPr>
      <w:bookmarkStart w:id="0" w:name="_Toc6394487"/>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&lt;</w:t>
      </w:r>
      <w:r w:rsidRPr="00AC7DB5">
        <w:rPr>
          <w:highlight w:val="yellow"/>
          <w:lang w:val="nl-NL"/>
        </w:rPr>
        <w:t xml:space="preserve">naam </w:t>
      </w:r>
      <w:r w:rsidR="00CB25E2" w:rsidRPr="00AC7DB5">
        <w:rPr>
          <w:highlight w:val="yellow"/>
          <w:lang w:val="nl-NL"/>
        </w:rPr>
        <w:t>uitvoering wettelijke regeling</w:t>
      </w:r>
      <w:r w:rsidR="005C1712">
        <w:rPr>
          <w:lang w:val="nl-NL"/>
        </w:rPr>
        <w:t>/Hoofdovereenkomst</w:t>
      </w:r>
      <w:r w:rsidRPr="00AC7DB5">
        <w:rPr>
          <w:lang w:val="nl-NL"/>
        </w:rPr>
        <w:t>&gt;</w:t>
      </w:r>
      <w:bookmarkEnd w:id="0"/>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1" w:name="_Hlk58596342"/>
      <w:bookmarkStart w:id="2" w:name="_Hlk58598467"/>
      <w:bookmarkStart w:id="3" w:name="_Hlk58598468"/>
      <w:bookmarkStart w:id="4" w:name="_Hlk58874186"/>
      <w:bookmarkStart w:id="5"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1"/>
      <w:bookmarkEnd w:id="2"/>
      <w:bookmarkEnd w:id="3"/>
      <w:bookmarkEnd w:id="4"/>
      <w:bookmarkEnd w:id="5"/>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6" w:name="_Toc26885954"/>
      <w:r w:rsidRPr="00C12012">
        <w:rPr>
          <w:sz w:val="20"/>
          <w:lang w:val="nl-NL"/>
        </w:rPr>
        <w:t>2.6</w:t>
      </w:r>
      <w:r w:rsidRPr="00C12012">
        <w:rPr>
          <w:sz w:val="20"/>
          <w:lang w:val="nl-NL"/>
        </w:rPr>
        <w:tab/>
        <w:t>Toelichting bijlagen</w:t>
      </w:r>
      <w:bookmarkEnd w:id="6"/>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11"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r w:rsidRPr="002F67D4">
              <w:rPr>
                <w:rFonts w:eastAsia="Times New Roman"/>
                <w:sz w:val="18"/>
                <w:szCs w:val="18"/>
              </w:rPr>
              <w:t>Arbeidsgegevens</w:t>
            </w:r>
          </w:p>
        </w:tc>
        <w:tc>
          <w:tcPr>
            <w:tcW w:w="6237" w:type="dxa"/>
          </w:tcPr>
          <w:p w14:paraId="718E9A14" w14:textId="77777777" w:rsidR="00762DA2" w:rsidRPr="002F67D4" w:rsidRDefault="00762DA2" w:rsidP="005044DF">
            <w:pPr>
              <w:rPr>
                <w:rFonts w:eastAsia="Times New Roman"/>
                <w:sz w:val="18"/>
                <w:szCs w:val="18"/>
                <w:lang w:val="nl-NL"/>
              </w:rPr>
            </w:pPr>
            <w:r w:rsidRPr="002F67D4">
              <w:rPr>
                <w:rFonts w:eastAsia="Times New Roman"/>
                <w:sz w:val="18"/>
                <w:szCs w:val="18"/>
              </w:rPr>
              <w:t>Functie, werktijden</w:t>
            </w:r>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r w:rsidRPr="002F67D4">
              <w:rPr>
                <w:rFonts w:eastAsia="Times New Roman"/>
                <w:sz w:val="18"/>
                <w:szCs w:val="18"/>
              </w:rPr>
              <w:t>Beeldmateriaal</w:t>
            </w:r>
          </w:p>
        </w:tc>
        <w:tc>
          <w:tcPr>
            <w:tcW w:w="6237" w:type="dxa"/>
          </w:tcPr>
          <w:p w14:paraId="09550266" w14:textId="77777777" w:rsidR="00762DA2" w:rsidRPr="002F67D4" w:rsidRDefault="00762DA2" w:rsidP="005044DF">
            <w:pPr>
              <w:rPr>
                <w:rFonts w:eastAsia="Times New Roman"/>
                <w:sz w:val="18"/>
                <w:szCs w:val="18"/>
                <w:lang w:val="nl-NL"/>
              </w:rPr>
            </w:pPr>
            <w:r w:rsidRPr="002F67D4">
              <w:rPr>
                <w:rFonts w:eastAsia="Times New Roman"/>
                <w:sz w:val="18"/>
                <w:szCs w:val="18"/>
              </w:rPr>
              <w:t>Videomateriaal, audiomateriaal</w:t>
            </w:r>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r w:rsidRPr="002F67D4">
              <w:rPr>
                <w:rFonts w:eastAsia="Times New Roman"/>
                <w:sz w:val="18"/>
                <w:szCs w:val="18"/>
              </w:rPr>
              <w:t>Contactgegevens</w:t>
            </w:r>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e-mailadres, telefoonnummer, adres</w:t>
            </w:r>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r w:rsidRPr="002F67D4">
              <w:rPr>
                <w:rFonts w:eastAsia="Times New Roman"/>
                <w:sz w:val="18"/>
                <w:szCs w:val="18"/>
              </w:rPr>
              <w:t>Identiteitsgegevens</w:t>
            </w:r>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r w:rsidRPr="002F67D4">
              <w:rPr>
                <w:rFonts w:eastAsia="Times New Roman"/>
                <w:sz w:val="18"/>
                <w:szCs w:val="18"/>
              </w:rPr>
              <w:t>Inloggegevens</w:t>
            </w:r>
          </w:p>
        </w:tc>
        <w:tc>
          <w:tcPr>
            <w:tcW w:w="6237" w:type="dxa"/>
          </w:tcPr>
          <w:p w14:paraId="2DD53B90" w14:textId="77777777" w:rsidR="00762DA2" w:rsidRPr="002F67D4" w:rsidRDefault="00762DA2" w:rsidP="005044DF">
            <w:pPr>
              <w:rPr>
                <w:rFonts w:eastAsia="Times New Roman"/>
                <w:sz w:val="18"/>
                <w:szCs w:val="18"/>
                <w:lang w:val="nl-NL"/>
              </w:rPr>
            </w:pPr>
            <w:r w:rsidRPr="002F67D4">
              <w:rPr>
                <w:rFonts w:eastAsia="Times New Roman"/>
                <w:sz w:val="18"/>
                <w:szCs w:val="18"/>
              </w:rPr>
              <w:t>Gebruikersnaam, wachtwoord</w:t>
            </w:r>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r w:rsidRPr="002F67D4">
              <w:rPr>
                <w:rFonts w:eastAsia="Times New Roman"/>
                <w:sz w:val="18"/>
                <w:szCs w:val="18"/>
              </w:rPr>
              <w:t>Internetgegevens</w:t>
            </w:r>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IP-adres, online surfgedrag,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r w:rsidRPr="002F67D4">
              <w:rPr>
                <w:rFonts w:eastAsia="Times New Roman"/>
                <w:sz w:val="18"/>
                <w:szCs w:val="18"/>
              </w:rPr>
              <w:t>Locatiegegevens</w:t>
            </w:r>
          </w:p>
        </w:tc>
        <w:tc>
          <w:tcPr>
            <w:tcW w:w="6237" w:type="dxa"/>
          </w:tcPr>
          <w:p w14:paraId="333C145F" w14:textId="77777777" w:rsidR="00762DA2" w:rsidRPr="002F67D4" w:rsidRDefault="00762DA2" w:rsidP="005044DF">
            <w:pPr>
              <w:rPr>
                <w:rFonts w:eastAsia="Times New Roman"/>
                <w:sz w:val="18"/>
                <w:szCs w:val="18"/>
                <w:lang w:val="nl-NL"/>
              </w:rPr>
            </w:pPr>
            <w:r w:rsidRPr="002F67D4">
              <w:rPr>
                <w:rFonts w:eastAsia="Times New Roman"/>
                <w:sz w:val="18"/>
                <w:szCs w:val="18"/>
              </w:rPr>
              <w:t>Lengtegraad, breedtegraad</w:t>
            </w:r>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r w:rsidRPr="002F67D4">
              <w:rPr>
                <w:rFonts w:eastAsia="Times New Roman"/>
                <w:sz w:val="18"/>
                <w:szCs w:val="18"/>
              </w:rPr>
              <w:t>Persoonlijke gegevens</w:t>
            </w:r>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Financiële gegevens</w:t>
            </w:r>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Genetische gegevens</w:t>
            </w:r>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Gezondheidsgegevens</w:t>
            </w:r>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Lidmaatschap van een vakbond</w:t>
            </w:r>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Politieke opvattingen</w:t>
            </w:r>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Ras of etnische afkomst</w:t>
            </w:r>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Religieuze of levensbeschouwelijke overtuigingen</w:t>
            </w:r>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Strafrechtelijke persoonsgegevens</w:t>
            </w:r>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Pr="00762DA2">
        <w:fldChar w:fldCharType="begin"/>
      </w:r>
      <w:r w:rsidRPr="00762DA2">
        <w:rPr>
          <w:sz w:val="20"/>
          <w:szCs w:val="20"/>
        </w:rPr>
        <w:instrText xml:space="preserve"> HYPERLINK "https://edpb.europa.eu/sites/edpb/files/consultation/edpb_recommendations_202001_supplementarymeasurestransferstools_en.pdf" </w:instrText>
      </w:r>
      <w:r w:rsidRPr="00762DA2">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Pr="00762DA2">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Verwerkings-doeleinden</w:t>
            </w:r>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Categorieën van betrokkenen</w:t>
            </w:r>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(Bijzondere) persoonsgegevens</w:t>
            </w:r>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Doorgifte naar derde landen</w:t>
            </w:r>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 xml:space="preserve">Doorgifte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 xml:space="preserve">Aanvullende maatregelen (indien </w:t>
            </w:r>
            <w:r w:rsidRPr="00C12012">
              <w:rPr>
                <w:rFonts w:eastAsia="Verdana"/>
                <w:b/>
                <w:bCs/>
                <w:sz w:val="18"/>
                <w:szCs w:val="18"/>
                <w:lang w:val="nl-NL"/>
              </w:rPr>
              <w:lastRenderedPageBreak/>
              <w:t>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lastRenderedPageBreak/>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Toereikendheid: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12"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039BCEA8" w14:textId="4E58C422" w:rsidR="00762DA2" w:rsidRDefault="00762DA2">
      <w:pPr>
        <w:widowControl/>
        <w:autoSpaceDE/>
        <w:autoSpaceDN/>
        <w:spacing w:after="160" w:line="259" w:lineRule="auto"/>
        <w:rPr>
          <w:sz w:val="20"/>
          <w:szCs w:val="20"/>
        </w:rPr>
      </w:pPr>
      <w:r>
        <w:rPr>
          <w:sz w:val="20"/>
          <w:szCs w:val="20"/>
        </w:rPr>
        <w:br w:type="page"/>
      </w:r>
    </w:p>
    <w:p w14:paraId="74A72AAA" w14:textId="77777777"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&lt;</w:t>
      </w:r>
      <w:r w:rsidRPr="00AC7DB5">
        <w:rPr>
          <w:highlight w:val="yellow"/>
          <w:lang w:val="nl-NL"/>
        </w:rPr>
        <w:t>naam uitvoering wettelijke regeling</w:t>
      </w:r>
      <w:r>
        <w:rPr>
          <w:lang w:val="nl-NL"/>
        </w:rPr>
        <w:t>/Hoofdovereenkomst</w:t>
      </w:r>
      <w:r w:rsidRPr="00AC7DB5">
        <w:rPr>
          <w:lang w:val="nl-NL"/>
        </w:rPr>
        <w:t>&gt;</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0B53C858" w14:textId="4C1CA70E" w:rsidR="00515293" w:rsidRPr="00FC72A9" w:rsidRDefault="00515293" w:rsidP="00515293">
      <w:pPr>
        <w:rPr>
          <w:sz w:val="20"/>
          <w:szCs w:val="20"/>
        </w:rPr>
      </w:pPr>
      <w:r>
        <w:rPr>
          <w:sz w:val="20"/>
          <w:szCs w:val="20"/>
        </w:rPr>
        <w:t>Gemeente &lt;</w:t>
      </w:r>
      <w:r w:rsidRPr="009D290D">
        <w:rPr>
          <w:sz w:val="20"/>
          <w:szCs w:val="20"/>
          <w:highlight w:val="yellow"/>
        </w:rPr>
        <w:t>naam gemeente</w:t>
      </w:r>
      <w:r w:rsidRPr="00591992">
        <w:rPr>
          <w:sz w:val="20"/>
          <w:szCs w:val="20"/>
        </w:rPr>
        <w:t>&gt;</w:t>
      </w:r>
      <w:r w:rsidRPr="00967F98">
        <w:rPr>
          <w:sz w:val="20"/>
          <w:szCs w:val="20"/>
        </w:rPr>
        <w:t xml:space="preserve">, </w:t>
      </w:r>
      <w:bookmarkStart w:id="7" w:name="_Hlk62657369"/>
      <w:r w:rsidR="00024155" w:rsidRPr="00967F98">
        <w:rPr>
          <w:sz w:val="20"/>
          <w:szCs w:val="20"/>
        </w:rPr>
        <w:t>waarvan &lt;</w:t>
      </w:r>
      <w:r w:rsidR="00024155" w:rsidRPr="00967F98">
        <w:rPr>
          <w:sz w:val="20"/>
          <w:szCs w:val="20"/>
          <w:highlight w:val="yellow"/>
        </w:rPr>
        <w:t>het college van Burgemeester en Wethouders/de Gemeenteraad</w:t>
      </w:r>
      <w:r w:rsidR="00024155" w:rsidRPr="00967F98">
        <w:rPr>
          <w:sz w:val="20"/>
          <w:szCs w:val="20"/>
        </w:rPr>
        <w:t xml:space="preserve">&gt; de verwerkingsverantwoordelijke is, verder te noemen </w:t>
      </w:r>
      <w:bookmarkEnd w:id="7"/>
      <w:r w:rsidRPr="00591992">
        <w:rPr>
          <w:sz w:val="20"/>
          <w:szCs w:val="20"/>
        </w:rPr>
        <w:t>Verwerkingsverantwoordelijke</w:t>
      </w:r>
      <w:r w:rsidRPr="00FC72A9">
        <w:rPr>
          <w:sz w:val="20"/>
          <w:szCs w:val="20"/>
        </w:rPr>
        <w:t>, hierbij rechtsgeldig vertegenwoordigd door de &lt;</w:t>
      </w:r>
      <w:r w:rsidRPr="00FC72A9">
        <w:rPr>
          <w:sz w:val="20"/>
          <w:szCs w:val="20"/>
          <w:highlight w:val="yellow"/>
        </w:rPr>
        <w:t>heer of mevrouw</w:t>
      </w:r>
      <w:r w:rsidRPr="00FC72A9">
        <w:rPr>
          <w:sz w:val="20"/>
          <w:szCs w:val="20"/>
        </w:rPr>
        <w:t>&gt; &lt;</w:t>
      </w:r>
      <w:r w:rsidRPr="00FC72A9">
        <w:rPr>
          <w:sz w:val="20"/>
          <w:szCs w:val="20"/>
          <w:highlight w:val="yellow"/>
        </w:rPr>
        <w:t>persoonsnaam</w:t>
      </w:r>
      <w:r w:rsidRPr="00FC72A9">
        <w:rPr>
          <w:sz w:val="20"/>
          <w:szCs w:val="20"/>
        </w:rPr>
        <w:t>&gt;,</w:t>
      </w:r>
      <w:r>
        <w:rPr>
          <w:sz w:val="20"/>
          <w:szCs w:val="20"/>
        </w:rPr>
        <w:t xml:space="preserve"> &lt;</w:t>
      </w:r>
      <w:r w:rsidRPr="000E4A13">
        <w:rPr>
          <w:sz w:val="20"/>
          <w:szCs w:val="20"/>
          <w:highlight w:val="yellow"/>
        </w:rPr>
        <w:t>functie</w:t>
      </w:r>
      <w:r>
        <w:rPr>
          <w:sz w:val="20"/>
          <w:szCs w:val="20"/>
        </w:rPr>
        <w:t>&gt;</w:t>
      </w:r>
    </w:p>
    <w:p w14:paraId="590565F6" w14:textId="77777777" w:rsidR="00F97786" w:rsidRDefault="00F97786"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8" w:name="OpenAt"/>
      <w:bookmarkEnd w:id="8"/>
    </w:p>
    <w:p w14:paraId="78B307C4" w14:textId="11D15D3D" w:rsidR="00515293" w:rsidRPr="00FC72A9" w:rsidRDefault="00515293" w:rsidP="00515293">
      <w:pPr>
        <w:rPr>
          <w:sz w:val="20"/>
          <w:szCs w:val="20"/>
        </w:rPr>
      </w:pPr>
      <w:r w:rsidRPr="00FC72A9">
        <w:rPr>
          <w:sz w:val="20"/>
          <w:szCs w:val="20"/>
        </w:rPr>
        <w:t>Overwegen het volgende:</w:t>
      </w:r>
    </w:p>
    <w:p w14:paraId="073DE012" w14:textId="5470D563"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 xml:space="preserve">Partijen </w:t>
      </w:r>
      <w:r w:rsidR="00F97786">
        <w:rPr>
          <w:sz w:val="20"/>
        </w:rPr>
        <w:t>&lt;</w:t>
      </w:r>
      <w:r w:rsidR="00F97786" w:rsidRPr="00F97786">
        <w:rPr>
          <w:sz w:val="20"/>
          <w:highlight w:val="yellow"/>
        </w:rPr>
        <w:t xml:space="preserve">maak keuze: voeren </w:t>
      </w:r>
      <w:r w:rsidRPr="00F97786">
        <w:rPr>
          <w:sz w:val="20"/>
          <w:highlight w:val="yellow"/>
        </w:rPr>
        <w:t xml:space="preserve">beide op grond van </w:t>
      </w:r>
      <w:r w:rsidR="00F97786" w:rsidRPr="00F97786">
        <w:rPr>
          <w:sz w:val="20"/>
          <w:highlight w:val="yellow"/>
        </w:rPr>
        <w:t>&lt;</w:t>
      </w:r>
      <w:r w:rsidRPr="00F97786">
        <w:rPr>
          <w:sz w:val="20"/>
          <w:highlight w:val="yellow"/>
        </w:rPr>
        <w:t xml:space="preserve">naam wettelijke regeling&gt; </w:t>
      </w:r>
      <w:r w:rsidR="00CB25E2" w:rsidRPr="00F97786">
        <w:rPr>
          <w:sz w:val="20"/>
          <w:highlight w:val="yellow"/>
        </w:rPr>
        <w:t>taken uit</w:t>
      </w:r>
      <w:r w:rsidR="00CB25E2">
        <w:rPr>
          <w:sz w:val="20"/>
        </w:rPr>
        <w:t xml:space="preserve"> </w:t>
      </w:r>
      <w:r w:rsidR="00F97786">
        <w:rPr>
          <w:sz w:val="20"/>
        </w:rPr>
        <w:t xml:space="preserve">of </w:t>
      </w:r>
      <w:r w:rsidR="00CB25E2">
        <w:rPr>
          <w:sz w:val="20"/>
        </w:rPr>
        <w:t>&lt;</w:t>
      </w:r>
      <w:r w:rsidRPr="00CB25E2">
        <w:rPr>
          <w:sz w:val="20"/>
          <w:highlight w:val="yellow"/>
        </w:rPr>
        <w:t xml:space="preserve">hebben </w:t>
      </w:r>
      <w:r w:rsidR="006E6ACF">
        <w:rPr>
          <w:sz w:val="20"/>
          <w:highlight w:val="yellow"/>
        </w:rPr>
        <w:t xml:space="preserve">op </w:t>
      </w:r>
      <w:r w:rsidRPr="00CB25E2">
        <w:rPr>
          <w:sz w:val="20"/>
          <w:highlight w:val="yellow"/>
        </w:rPr>
        <w:t xml:space="preserve">&lt;datum&gt; de &lt;titel hoofdovereenkomst&gt;, hierna </w:t>
      </w:r>
      <w:r w:rsidR="00D428C8">
        <w:rPr>
          <w:sz w:val="20"/>
          <w:highlight w:val="yellow"/>
        </w:rPr>
        <w:t xml:space="preserve">naam </w:t>
      </w:r>
      <w:r w:rsidRPr="00CB25E2">
        <w:rPr>
          <w:sz w:val="20"/>
          <w:highlight w:val="yellow"/>
        </w:rPr>
        <w:t>Hoofdovereenkomst</w:t>
      </w:r>
      <w:r w:rsidR="00636858">
        <w:rPr>
          <w:sz w:val="20"/>
          <w:highlight w:val="yellow"/>
        </w:rPr>
        <w:t>/</w:t>
      </w:r>
      <w:r w:rsidRPr="00CB25E2">
        <w:rPr>
          <w:sz w:val="20"/>
          <w:highlight w:val="yellow"/>
        </w:rPr>
        <w:t>, afgesloten</w:t>
      </w:r>
      <w:r w:rsidR="00CB25E2">
        <w:rPr>
          <w:sz w:val="20"/>
        </w:rPr>
        <w:t>&gt;</w:t>
      </w:r>
      <w:r>
        <w:rPr>
          <w:sz w:val="20"/>
        </w:rPr>
        <w:t>,</w:t>
      </w:r>
      <w:r w:rsidRPr="00FC72A9">
        <w:rPr>
          <w:sz w:val="20"/>
        </w:rPr>
        <w:t xml:space="preserve"> </w:t>
      </w:r>
    </w:p>
    <w:p w14:paraId="51E295A8" w14:textId="07B72A82"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00753E60" w:rsidRPr="00753E60">
        <w:rPr>
          <w:rFonts w:ascii="Arial" w:hAnsi="Arial" w:cs="Arial"/>
          <w:sz w:val="20"/>
          <w:szCs w:val="20"/>
          <w:highlight w:val="yellow"/>
        </w:rPr>
        <w:t>&lt;</w:t>
      </w:r>
      <w:r w:rsidRPr="00753E60">
        <w:rPr>
          <w:rFonts w:ascii="Arial" w:hAnsi="Arial" w:cs="Arial"/>
          <w:sz w:val="20"/>
          <w:szCs w:val="20"/>
          <w:highlight w:val="yellow"/>
        </w:rPr>
        <w:t>taken</w:t>
      </w:r>
      <w:r w:rsidR="00753E60" w:rsidRPr="00753E60">
        <w:rPr>
          <w:rFonts w:ascii="Arial" w:hAnsi="Arial" w:cs="Arial"/>
          <w:sz w:val="20"/>
          <w:szCs w:val="20"/>
          <w:highlight w:val="yellow"/>
        </w:rPr>
        <w:t>/afspraken&gt;</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9"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10"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10"/>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9"/>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3223FE54" w:rsidR="00515293" w:rsidRDefault="00515293" w:rsidP="00515293">
      <w:pPr>
        <w:ind w:left="705" w:hanging="705"/>
        <w:rPr>
          <w:sz w:val="20"/>
          <w:szCs w:val="20"/>
        </w:rPr>
      </w:pPr>
      <w:r w:rsidRPr="00FC72A9">
        <w:rPr>
          <w:sz w:val="20"/>
          <w:szCs w:val="20"/>
        </w:rPr>
        <w:t>3.1</w:t>
      </w:r>
      <w:r w:rsidRPr="00FC72A9">
        <w:rPr>
          <w:sz w:val="20"/>
          <w:szCs w:val="20"/>
        </w:rPr>
        <w:tab/>
      </w:r>
      <w:bookmarkStart w:id="11"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genoemde </w:t>
      </w:r>
      <w:r w:rsidR="0016706E" w:rsidRPr="0016706E">
        <w:rPr>
          <w:sz w:val="20"/>
          <w:highlight w:val="yellow"/>
        </w:rPr>
        <w:t>&lt;</w:t>
      </w:r>
      <w:r w:rsidR="009B5DED">
        <w:rPr>
          <w:sz w:val="20"/>
          <w:highlight w:val="yellow"/>
        </w:rPr>
        <w:t>Hoofdovereenkomst</w:t>
      </w:r>
      <w:r w:rsidR="0016706E" w:rsidRPr="0016706E">
        <w:rPr>
          <w:sz w:val="20"/>
          <w:highlight w:val="yellow"/>
        </w:rPr>
        <w:t>&gt;</w:t>
      </w:r>
      <w:r w:rsidR="00820112">
        <w:rPr>
          <w:sz w:val="20"/>
        </w:rPr>
        <w:t xml:space="preserve"> en daarmee voor &lt;doel&gt; </w:t>
      </w:r>
      <w:r>
        <w:rPr>
          <w:sz w:val="20"/>
          <w:szCs w:val="20"/>
        </w:rPr>
        <w:t xml:space="preserve">. </w:t>
      </w:r>
      <w:bookmarkEnd w:id="11"/>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2"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2"/>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13964A3" w:rsidR="00515293" w:rsidRPr="009E2CEB" w:rsidRDefault="00515293" w:rsidP="00515293">
      <w:pPr>
        <w:ind w:left="705" w:hanging="705"/>
        <w:rPr>
          <w:sz w:val="20"/>
          <w:szCs w:val="20"/>
        </w:rPr>
      </w:pPr>
      <w:r w:rsidRPr="009E2CEB">
        <w:rPr>
          <w:sz w:val="20"/>
          <w:szCs w:val="20"/>
        </w:rPr>
        <w:tab/>
      </w:r>
      <w:bookmarkStart w:id="13"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w:t>
      </w:r>
      <w:r w:rsidR="00AF2A2A">
        <w:rPr>
          <w:sz w:val="20"/>
          <w:szCs w:val="20"/>
        </w:rPr>
        <w:t xml:space="preserve"> </w:t>
      </w:r>
      <w:r w:rsidRPr="009E2CEB">
        <w:rPr>
          <w:sz w:val="20"/>
          <w:szCs w:val="20"/>
        </w:rPr>
        <w:t>geheimhouden</w:t>
      </w:r>
      <w:r w:rsidR="00AF2A2A" w:rsidRPr="00AF2A2A">
        <w:rPr>
          <w:sz w:val="20"/>
          <w:szCs w:val="20"/>
        </w:rPr>
        <w:t xml:space="preserve">, </w:t>
      </w:r>
      <w:r w:rsidR="00AF2A2A" w:rsidRPr="00AF2A2A">
        <w:rPr>
          <w:sz w:val="20"/>
          <w:szCs w:val="20"/>
          <w:highlight w:val="green"/>
        </w:rPr>
        <w:t>tenzij gegevensuitwisseling in het kader van de dienstverlening van Partijen noodzakelijk is.</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3"/>
      <w:r w:rsidR="00A55A9F">
        <w:rPr>
          <w:sz w:val="20"/>
          <w:szCs w:val="20"/>
        </w:rPr>
        <w:t>.</w:t>
      </w:r>
      <w:r w:rsidR="00AF2A2A" w:rsidRPr="00AF2A2A">
        <w:t xml:space="preserve"> </w:t>
      </w:r>
    </w:p>
    <w:p w14:paraId="4AE1439D" w14:textId="61EB3532" w:rsidR="00515293" w:rsidRDefault="00515293" w:rsidP="00515293">
      <w:pPr>
        <w:ind w:left="705" w:hanging="705"/>
        <w:rPr>
          <w:sz w:val="20"/>
          <w:szCs w:val="20"/>
        </w:rPr>
      </w:pPr>
      <w:r w:rsidRPr="009E2CEB">
        <w:rPr>
          <w:sz w:val="20"/>
          <w:szCs w:val="20"/>
        </w:rPr>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4" w:name="_Hlk5103815"/>
      <w:r>
        <w:rPr>
          <w:sz w:val="20"/>
          <w:szCs w:val="20"/>
        </w:rPr>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 xml:space="preserve">bij de uitwisseling </w:t>
      </w:r>
      <w:r w:rsidR="00974DB6">
        <w:rPr>
          <w:sz w:val="20"/>
          <w:szCs w:val="20"/>
        </w:rPr>
        <w:lastRenderedPageBreak/>
        <w:t>van de Persoonsgegevens</w:t>
      </w:r>
      <w:r w:rsidR="00515293">
        <w:rPr>
          <w:sz w:val="20"/>
          <w:szCs w:val="20"/>
        </w:rPr>
        <w:t>.</w:t>
      </w:r>
    </w:p>
    <w:bookmarkEnd w:id="14"/>
    <w:p w14:paraId="757B0CB7" w14:textId="1F928542" w:rsidR="00515293" w:rsidRDefault="00515293" w:rsidP="00515293">
      <w:pPr>
        <w:ind w:left="705" w:hanging="705"/>
        <w:rPr>
          <w:sz w:val="20"/>
          <w:szCs w:val="20"/>
        </w:rPr>
      </w:pPr>
      <w:r w:rsidRPr="009E2CEB">
        <w:rPr>
          <w:sz w:val="20"/>
          <w:szCs w:val="20"/>
        </w:rPr>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5"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6"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5"/>
    <w:bookmarkEnd w:id="16"/>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7" w:name="_Hlk519604988"/>
      <w:r w:rsidRPr="00932AB4">
        <w:rPr>
          <w:b/>
          <w:sz w:val="20"/>
          <w:szCs w:val="20"/>
        </w:rPr>
        <w:t>Gegevensbeschermingseffectbeoordeling</w:t>
      </w:r>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8"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7"/>
    </w:p>
    <w:bookmarkEnd w:id="18"/>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3D4EB5ED"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19"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w:t>
      </w:r>
      <w:r w:rsidRPr="00AF2A2A">
        <w:rPr>
          <w:sz w:val="20"/>
          <w:szCs w:val="20"/>
          <w:highlight w:val="green"/>
        </w:rPr>
        <w:t>maar uiterlijk binnen 24 uur</w:t>
      </w:r>
      <w:r w:rsidR="00C25291" w:rsidRPr="00AF2A2A">
        <w:rPr>
          <w:highlight w:val="green"/>
        </w:rPr>
        <w:t xml:space="preserve"> </w:t>
      </w:r>
      <w:r w:rsidR="00C25291" w:rsidRPr="00AF2A2A">
        <w:rPr>
          <w:sz w:val="20"/>
          <w:szCs w:val="20"/>
          <w:highlight w:val="green"/>
        </w:rPr>
        <w:t>tenzij redelijkerwijs niet mogelijk</w:t>
      </w:r>
      <w:bookmarkStart w:id="20" w:name="_GoBack"/>
      <w:bookmarkEnd w:id="20"/>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19"/>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77777777" w:rsidR="00515293" w:rsidRPr="009E2CEB" w:rsidRDefault="00515293" w:rsidP="00515293">
      <w:pPr>
        <w:tabs>
          <w:tab w:val="center" w:pos="3968"/>
        </w:tabs>
        <w:rPr>
          <w:b/>
          <w:sz w:val="20"/>
          <w:szCs w:val="20"/>
        </w:rPr>
      </w:pPr>
      <w:r w:rsidRPr="009E2CEB">
        <w:rPr>
          <w:b/>
          <w:sz w:val="20"/>
          <w:szCs w:val="20"/>
        </w:rPr>
        <w:t>Gemeente &lt;</w:t>
      </w:r>
      <w:r w:rsidRPr="009E2CEB">
        <w:rPr>
          <w:b/>
          <w:sz w:val="20"/>
          <w:szCs w:val="20"/>
          <w:highlight w:val="yellow"/>
        </w:rPr>
        <w:t>naam gemeente</w:t>
      </w:r>
      <w:r w:rsidRPr="009E2CEB">
        <w:rPr>
          <w:b/>
          <w:sz w:val="20"/>
          <w:szCs w:val="20"/>
        </w:rPr>
        <w:t>&gt;</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21" w:name="_Toc6394488"/>
      <w:r w:rsidRPr="00AC7DB5">
        <w:rPr>
          <w:lang w:val="nl-NL"/>
        </w:rPr>
        <w:lastRenderedPageBreak/>
        <w:t>Bijlage 1: Overzicht van te verwerken persoonsgegevens</w:t>
      </w:r>
      <w:bookmarkEnd w:id="21"/>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2"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2"/>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77777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3" w:name="_Toc6394489"/>
      <w:r w:rsidR="0016706E" w:rsidRPr="00DE3049">
        <w:rPr>
          <w:lang w:val="nl-NL"/>
        </w:rPr>
        <w:lastRenderedPageBreak/>
        <w:t>Bijlage 2: Aantonen passend niveau van beveiliging</w:t>
      </w:r>
      <w:bookmarkEnd w:id="23"/>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r>
        <w:rPr>
          <w:rFonts w:asciiTheme="minorHAnsi" w:hAnsiTheme="minorHAnsi"/>
          <w:sz w:val="20"/>
          <w:szCs w:val="20"/>
        </w:rPr>
        <w:t>Toereikendheid</w:t>
      </w:r>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4"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4"/>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9449CE" w:rsidRPr="00E619CB" w:rsidRDefault="003F715A" w:rsidP="00762DA2">
      <w:pPr>
        <w:widowControl/>
        <w:autoSpaceDE/>
        <w:autoSpaceDN/>
        <w:spacing w:after="160" w:line="259" w:lineRule="auto"/>
        <w:rPr>
          <w:sz w:val="20"/>
          <w:szCs w:val="20"/>
        </w:rPr>
      </w:pPr>
    </w:p>
    <w:sectPr w:rsidR="009449CE" w:rsidRPr="00E619CB" w:rsidSect="00D21D3E">
      <w:headerReference w:type="default" r:id="rId13"/>
      <w:footerReference w:type="default" r:id="rId14"/>
      <w:pgSz w:w="11910" w:h="16840" w:code="9"/>
      <w:pgMar w:top="1440"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panose1 w:val="02000000000000000000"/>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F970C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6D6CAB" w:rsidRPr="00F970C9" w:rsidRDefault="003F715A"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3201299"/>
      <w:docPartObj>
        <w:docPartGallery w:val="Watermarks"/>
        <w:docPartUnique/>
      </w:docPartObj>
    </w:sdtPr>
    <w:sdtEndPr/>
    <w:sdtContent>
      <w:p w14:paraId="00677523" w14:textId="62CFE6BE" w:rsidR="0016706E" w:rsidRDefault="003F715A">
        <w:pPr>
          <w:pStyle w:val="Koptekst"/>
        </w:pPr>
        <w:r>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0"/>
  </w:num>
  <w:num w:numId="6">
    <w:abstractNumId w:val="4"/>
  </w:num>
  <w:num w:numId="7">
    <w:abstractNumId w:val="9"/>
  </w:num>
  <w:num w:numId="8">
    <w:abstractNumId w:val="6"/>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87891"/>
    <w:rsid w:val="00087A21"/>
    <w:rsid w:val="00092AD9"/>
    <w:rsid w:val="000B194A"/>
    <w:rsid w:val="00110D69"/>
    <w:rsid w:val="00116394"/>
    <w:rsid w:val="00153D56"/>
    <w:rsid w:val="0016706E"/>
    <w:rsid w:val="0019024F"/>
    <w:rsid w:val="00205579"/>
    <w:rsid w:val="00213765"/>
    <w:rsid w:val="00216C99"/>
    <w:rsid w:val="00224309"/>
    <w:rsid w:val="002437DF"/>
    <w:rsid w:val="002A1417"/>
    <w:rsid w:val="002C6A1A"/>
    <w:rsid w:val="002D49C4"/>
    <w:rsid w:val="002F0C95"/>
    <w:rsid w:val="002F67D4"/>
    <w:rsid w:val="003126B7"/>
    <w:rsid w:val="003259A4"/>
    <w:rsid w:val="00336363"/>
    <w:rsid w:val="003839DD"/>
    <w:rsid w:val="003B6C1F"/>
    <w:rsid w:val="003D333E"/>
    <w:rsid w:val="003F1DF6"/>
    <w:rsid w:val="003F715A"/>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F0959"/>
    <w:rsid w:val="006273A7"/>
    <w:rsid w:val="00627B6D"/>
    <w:rsid w:val="00636858"/>
    <w:rsid w:val="006377A4"/>
    <w:rsid w:val="006649D9"/>
    <w:rsid w:val="00667094"/>
    <w:rsid w:val="00681DE1"/>
    <w:rsid w:val="006946D1"/>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A06F28"/>
    <w:rsid w:val="00A16E94"/>
    <w:rsid w:val="00A22414"/>
    <w:rsid w:val="00A248C9"/>
    <w:rsid w:val="00A55A9F"/>
    <w:rsid w:val="00A62F80"/>
    <w:rsid w:val="00A76E54"/>
    <w:rsid w:val="00A90070"/>
    <w:rsid w:val="00AA45CB"/>
    <w:rsid w:val="00AB1ABD"/>
    <w:rsid w:val="00AC2AEF"/>
    <w:rsid w:val="00AC7DB5"/>
    <w:rsid w:val="00AD4F93"/>
    <w:rsid w:val="00AF2A2A"/>
    <w:rsid w:val="00B00EA0"/>
    <w:rsid w:val="00BA3020"/>
    <w:rsid w:val="00BA73A7"/>
    <w:rsid w:val="00BB76C3"/>
    <w:rsid w:val="00BE4472"/>
    <w:rsid w:val="00C06B4B"/>
    <w:rsid w:val="00C12012"/>
    <w:rsid w:val="00C25291"/>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D2CF4"/>
    <w:rsid w:val="00EE1897"/>
    <w:rsid w:val="00F0547E"/>
    <w:rsid w:val="00F12670"/>
    <w:rsid w:val="00F40847"/>
    <w:rsid w:val="00F44DED"/>
    <w:rsid w:val="00F77616"/>
    <w:rsid w:val="00F97786"/>
    <w:rsid w:val="00FB318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formatiebeveiligingsdienst.nl/nieuws/factsheet-assurance-gepubliceer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formatiebeveiligingsdienst.nl/product/vooringevuld-verwerkingsregister-gemeente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81C5AB02644F84CAAC4108A09DDB" ma:contentTypeVersion="10" ma:contentTypeDescription="Een nieuw document maken." ma:contentTypeScope="" ma:versionID="4f4488a123d9b4ebf52f0272eaaca33b">
  <xsd:schema xmlns:xsd="http://www.w3.org/2001/XMLSchema" xmlns:xs="http://www.w3.org/2001/XMLSchema" xmlns:p="http://schemas.microsoft.com/office/2006/metadata/properties" xmlns:ns3="0695f6ad-a2d3-458a-a5fa-972754771b53" xmlns:ns4="04798f83-d438-4c6a-8e0d-370e43461f68" targetNamespace="http://schemas.microsoft.com/office/2006/metadata/properties" ma:root="true" ma:fieldsID="3939b924f01bf51d4ce45f3d9093dc8a" ns3:_="" ns4:_="">
    <xsd:import namespace="0695f6ad-a2d3-458a-a5fa-972754771b53"/>
    <xsd:import namespace="04798f83-d438-4c6a-8e0d-370e43461f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5f6ad-a2d3-458a-a5fa-972754771b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98f83-d438-4c6a-8e0d-370e43461f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626D-090A-480A-BAF4-30D2767D7C67}">
  <ds:schemaRefs>
    <ds:schemaRef ds:uri="http://schemas.microsoft.com/sharepoint/v3/contenttype/forms"/>
  </ds:schemaRefs>
</ds:datastoreItem>
</file>

<file path=customXml/itemProps2.xml><?xml version="1.0" encoding="utf-8"?>
<ds:datastoreItem xmlns:ds="http://schemas.openxmlformats.org/officeDocument/2006/customXml" ds:itemID="{13C2A4A9-6E4B-406C-99D5-4BD033C85235}">
  <ds:schemaRefs>
    <ds:schemaRef ds:uri="http://purl.org/dc/terms/"/>
    <ds:schemaRef ds:uri="0695f6ad-a2d3-458a-a5fa-972754771b53"/>
    <ds:schemaRef ds:uri="http://schemas.microsoft.com/office/2006/documentManagement/types"/>
    <ds:schemaRef ds:uri="http://schemas.microsoft.com/office/infopath/2007/PartnerControls"/>
    <ds:schemaRef ds:uri="04798f83-d438-4c6a-8e0d-370e43461f6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1AEE35A-6DD4-4E2E-9ECA-AF5C2A32A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5f6ad-a2d3-458a-a5fa-972754771b53"/>
    <ds:schemaRef ds:uri="04798f83-d438-4c6a-8e0d-370e43461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F0A53-D507-499A-808D-4A1C9CF1F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76188084.dotm</Template>
  <TotalTime>0</TotalTime>
  <Pages>7</Pages>
  <Words>2475</Words>
  <Characters>13615</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2021-09-07T12:35:00Z</dcterms:created>
  <dcterms:modified xsi:type="dcterms:W3CDTF">2021-09-07T12:35:00Z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0x0101001A0A81C5AB02644F84CAAC4108A09DDB</vt:lpwstr>
  </property>
</Properties>
</file>